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54055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054055">
              <w:rPr>
                <w:b/>
                <w:bCs/>
                <w:sz w:val="23"/>
                <w:szCs w:val="23"/>
              </w:rPr>
              <w:br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54055" w:rsidRPr="00054055">
              <w:rPr>
                <w:b/>
                <w:bCs/>
                <w:sz w:val="23"/>
                <w:szCs w:val="23"/>
              </w:rPr>
              <w:t>15. Pharmazeutisch-technische Assistentinnen</w:t>
            </w:r>
            <w:r w:rsidR="00054055">
              <w:rPr>
                <w:b/>
                <w:bCs/>
                <w:sz w:val="23"/>
                <w:szCs w:val="23"/>
              </w:rPr>
              <w:t>/</w:t>
            </w:r>
            <w:r w:rsidR="00054055" w:rsidRPr="00054055">
              <w:rPr>
                <w:b/>
                <w:bCs/>
                <w:sz w:val="23"/>
                <w:szCs w:val="23"/>
              </w:rPr>
              <w:t>Assistente</w:t>
            </w:r>
            <w:r w:rsidR="00054055">
              <w:rPr>
                <w:b/>
                <w:bCs/>
                <w:sz w:val="23"/>
                <w:szCs w:val="23"/>
              </w:rPr>
              <w:t>n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054055" w:rsidP="00CE56A9">
            <w:pPr>
              <w:spacing w:before="120" w:after="120"/>
            </w:pPr>
            <w:r w:rsidRPr="00054055">
              <w:t>Pharmazeutisch-technische Assistentinnen/</w:t>
            </w:r>
            <w:r w:rsidR="009A2A46">
              <w:t xml:space="preserve"> </w:t>
            </w:r>
            <w:bookmarkStart w:id="0" w:name="_GoBack"/>
            <w:bookmarkEnd w:id="0"/>
            <w:r w:rsidRPr="00054055">
              <w:t xml:space="preserve">Assistenten </w:t>
            </w:r>
            <w:r w:rsidR="000E4558">
              <w:t>mit staatl</w:t>
            </w:r>
            <w:r w:rsidR="00CE56A9">
              <w:t>.</w:t>
            </w:r>
            <w:r w:rsidR="000E4558">
              <w:t xml:space="preserve"> Anerkennung</w:t>
            </w:r>
            <w:r w:rsidR="000E4558" w:rsidRPr="00053D9E">
              <w:t xml:space="preserve"> </w:t>
            </w:r>
            <w:r w:rsidR="000E4558">
              <w:t>und</w:t>
            </w:r>
            <w:r w:rsidR="00053D9E">
              <w:t xml:space="preserve"> </w:t>
            </w:r>
            <w:proofErr w:type="spellStart"/>
            <w:r w:rsidR="00053D9E">
              <w:t>entspr</w:t>
            </w:r>
            <w:proofErr w:type="spellEnd"/>
            <w:r w:rsidR="000E4558">
              <w:t>.</w:t>
            </w:r>
            <w:r w:rsidR="00053D9E" w:rsidRPr="00053D9E">
              <w:t xml:space="preserve"> Tätigkeit. </w:t>
            </w:r>
          </w:p>
        </w:tc>
        <w:tc>
          <w:tcPr>
            <w:tcW w:w="1701" w:type="dxa"/>
          </w:tcPr>
          <w:p w:rsidR="00053D9E" w:rsidRPr="007B78B1" w:rsidRDefault="007B78B1" w:rsidP="00AA2FC9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AA2FC9">
              <w:t>32</w:t>
            </w:r>
            <w:r>
              <w:br/>
            </w:r>
          </w:p>
        </w:tc>
        <w:tc>
          <w:tcPr>
            <w:tcW w:w="1701" w:type="dxa"/>
          </w:tcPr>
          <w:p w:rsidR="00053D9E" w:rsidRPr="007B78B1" w:rsidRDefault="007B78B1" w:rsidP="00AA2FC9">
            <w:pPr>
              <w:spacing w:before="120" w:after="120"/>
            </w:pPr>
            <w:r>
              <w:t>EG 6</w:t>
            </w:r>
            <w:r>
              <w:br/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AA2FC9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AA2FC9">
              <w:t>31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 w:rsidR="00CE56A9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26141A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26141A">
              <w:t>19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Vb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E00484">
            <w:pPr>
              <w:spacing w:before="120" w:after="120"/>
            </w:pPr>
            <w:r>
              <w:t>EG 8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DB5C2A" w:rsidRPr="00DB5C2A" w:rsidTr="00196533">
        <w:tc>
          <w:tcPr>
            <w:tcW w:w="4786" w:type="dxa"/>
          </w:tcPr>
          <w:p w:rsidR="00CE56A9" w:rsidRDefault="00CE56A9" w:rsidP="00CE56A9">
            <w:pPr>
              <w:spacing w:before="120" w:after="120"/>
            </w:pPr>
            <w:r>
              <w:t>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sind.</w:t>
            </w:r>
          </w:p>
          <w:p w:rsidR="00CE56A9" w:rsidRDefault="00CE56A9" w:rsidP="00CE56A9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DB5C2A" w:rsidRDefault="00DB5C2A" w:rsidP="00AA2FC9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AA2FC9">
              <w:t>34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E56A9" w:rsidRDefault="00DB5C2A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CE56A9" w:rsidRPr="00DB5C2A" w:rsidRDefault="00CE56A9" w:rsidP="00BE1E9C">
            <w:pPr>
              <w:spacing w:before="120" w:after="120"/>
            </w:pPr>
            <w:r w:rsidRPr="00DB5C2A">
              <w:t>EG 9b Fgr. 1</w:t>
            </w:r>
          </w:p>
        </w:tc>
      </w:tr>
      <w:tr w:rsidR="00CE56A9" w:rsidRPr="00576A8F" w:rsidTr="008B2960">
        <w:tc>
          <w:tcPr>
            <w:tcW w:w="4786" w:type="dxa"/>
          </w:tcPr>
          <w:p w:rsidR="00CE56A9" w:rsidRPr="00053D9E" w:rsidRDefault="00AA2FC9" w:rsidP="00AA2FC9">
            <w:pPr>
              <w:spacing w:before="120" w:after="120"/>
            </w:pPr>
            <w:r w:rsidRPr="00AA2FC9">
              <w:t>Beschäftigte der E</w:t>
            </w:r>
            <w:r>
              <w:t>G</w:t>
            </w:r>
            <w:r w:rsidRPr="00AA2FC9">
              <w:t xml:space="preserve"> 7 mit Fortbildung als Spezialistin</w:t>
            </w:r>
            <w:r>
              <w:t>/</w:t>
            </w:r>
            <w:r w:rsidRPr="00AA2FC9">
              <w:t>Spezialist für Krankenhaus- und krankenhausversorgende Apotheken und entsprechender Tätigkeit.</w:t>
            </w:r>
          </w:p>
        </w:tc>
        <w:tc>
          <w:tcPr>
            <w:tcW w:w="3402" w:type="dxa"/>
            <w:gridSpan w:val="2"/>
          </w:tcPr>
          <w:p w:rsidR="00CE56A9" w:rsidRPr="007B78B1" w:rsidRDefault="00DB5C2A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CE56A9" w:rsidRPr="007B78B1" w:rsidRDefault="00CE56A9" w:rsidP="000763A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9b Fgr. 2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9A2A46" w:rsidRDefault="009A2A46" w:rsidP="009A2A46">
            <w:pPr>
              <w:spacing w:before="120" w:after="120"/>
              <w:ind w:left="284" w:hanging="284"/>
            </w:pPr>
            <w:r>
              <w:t>Protokollerklärungen:</w:t>
            </w:r>
          </w:p>
          <w:p w:rsidR="009A2A46" w:rsidRDefault="009A2A46" w:rsidP="009A2A46">
            <w:pPr>
              <w:spacing w:before="120" w:after="120"/>
              <w:ind w:left="284" w:hanging="284"/>
            </w:pPr>
            <w:r>
              <w:t xml:space="preserve">1. Schwierige Aufgaben sind z.B. Tätigkeiten unter Reinraumluftbedingungen wie die sterile Herstellung von </w:t>
            </w:r>
            <w:proofErr w:type="spellStart"/>
            <w:r>
              <w:t>Zytostatikazubereitungen</w:t>
            </w:r>
            <w:proofErr w:type="spellEnd"/>
            <w:r>
              <w:t xml:space="preserve">, Mischbeuteln zur parenteralen Anwendung und applikationsfertigen Spritzen, Infusionen und Injektionen oder Augensalben und –tropfen; schwierige Identitäts- und Reinheitsprüfungen nach Deutschem Arzneibuch, gravimetrische, </w:t>
            </w:r>
            <w:proofErr w:type="spellStart"/>
            <w:r>
              <w:t>titrimetrische</w:t>
            </w:r>
            <w:proofErr w:type="spellEnd"/>
            <w:r>
              <w:t xml:space="preserve"> oder fotometrische Bestimmungen, Komplexometrie, Leitfähigkeitsmessungen oder </w:t>
            </w:r>
            <w:proofErr w:type="spellStart"/>
            <w:r>
              <w:t>chromatografische</w:t>
            </w:r>
            <w:proofErr w:type="spellEnd"/>
            <w:r>
              <w:t xml:space="preserve"> Analysen.</w:t>
            </w:r>
          </w:p>
          <w:p w:rsidR="007B78B1" w:rsidRPr="00540807" w:rsidRDefault="009A2A46" w:rsidP="009A2A46">
            <w:pPr>
              <w:spacing w:before="120" w:after="120"/>
              <w:ind w:left="284" w:hanging="284"/>
            </w:pPr>
            <w:r>
              <w:t>2. Beschäftigte, die im Rahmen ihrer Tätigkeit als Hilfskräfte bei wissenschaftlichen Forschungs</w:t>
            </w:r>
            <w:r>
              <w:t>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sind, sind auch dann als solche eingruppiert, wenn sie im Rahmen dieser Tätigkeit Aufgaben erfüllen, die in der Protokollerklärung Nr. 1 genannt sind.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AA2FC9" w:rsidTr="000F72EC">
        <w:tc>
          <w:tcPr>
            <w:tcW w:w="4786" w:type="dxa"/>
          </w:tcPr>
          <w:p w:rsidR="00AA2FC9" w:rsidRDefault="00AA2FC9" w:rsidP="00AA2FC9">
            <w:pPr>
              <w:spacing w:before="120" w:after="120"/>
            </w:pPr>
            <w:r>
              <w:t>Pharmazeutisch-technische Assistenten mit entsprechender</w:t>
            </w:r>
            <w:r w:rsidR="009A2A46">
              <w:t xml:space="preserve"> </w:t>
            </w:r>
            <w:r>
              <w:t>T</w:t>
            </w:r>
            <w:r w:rsidR="009A2A46">
              <w:t>ä</w:t>
            </w:r>
            <w:r>
              <w:t>tigkeit, denen mindestens zwei pharmazeutisch-technische</w:t>
            </w:r>
            <w:r w:rsidR="009A2A46">
              <w:t xml:space="preserve"> </w:t>
            </w:r>
            <w:r>
              <w:t>Assistenten oder Apothekenhelferinnen mit T</w:t>
            </w:r>
            <w:r w:rsidR="009A2A46">
              <w:t>ä</w:t>
            </w:r>
            <w:r>
              <w:t>tigkeiten mindestens</w:t>
            </w:r>
            <w:r w:rsidR="009A2A46">
              <w:t xml:space="preserve"> </w:t>
            </w:r>
            <w:r>
              <w:t>der Verg</w:t>
            </w:r>
            <w:r w:rsidR="009A2A46">
              <w:t>.Gr.</w:t>
            </w:r>
            <w:r>
              <w:t xml:space="preserve"> VII durch ausdr</w:t>
            </w:r>
            <w:r w:rsidR="009A2A46">
              <w:t>ü</w:t>
            </w:r>
            <w:r>
              <w:t>ck</w:t>
            </w:r>
            <w:r w:rsidR="009A2A46">
              <w:t>-</w:t>
            </w:r>
            <w:proofErr w:type="spellStart"/>
            <w:r>
              <w:t>liche</w:t>
            </w:r>
            <w:proofErr w:type="spellEnd"/>
            <w:r>
              <w:t xml:space="preserve"> Anordnung</w:t>
            </w:r>
            <w:r w:rsidR="009A2A46">
              <w:t xml:space="preserve"> </w:t>
            </w:r>
            <w:r>
              <w:t>st</w:t>
            </w:r>
            <w:r w:rsidR="009A2A46">
              <w:t>ä</w:t>
            </w:r>
            <w:r>
              <w:t>ndig unterstellt sind.</w:t>
            </w:r>
          </w:p>
          <w:p w:rsidR="00AA2FC9" w:rsidRDefault="00AA2FC9" w:rsidP="009A2A46">
            <w:pPr>
              <w:spacing w:before="120" w:after="120"/>
            </w:pPr>
            <w:r>
              <w:t>(Hierzu Protokollerkl</w:t>
            </w:r>
            <w:r w:rsidR="009A2A46">
              <w:t>ä</w:t>
            </w:r>
            <w:r>
              <w:t>rungen Nrn. 13 u. 17)</w:t>
            </w:r>
          </w:p>
        </w:tc>
        <w:tc>
          <w:tcPr>
            <w:tcW w:w="1701" w:type="dxa"/>
          </w:tcPr>
          <w:p w:rsidR="00AA2FC9" w:rsidRDefault="00AA2FC9" w:rsidP="00AA2FC9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32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AA2FC9" w:rsidRDefault="00AA2FC9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AA2FC9" w:rsidRPr="00DB5C2A" w:rsidRDefault="00AA2FC9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A608DF">
            <w:pPr>
              <w:spacing w:before="120" w:after="120"/>
            </w:pPr>
            <w:r>
              <w:lastRenderedPageBreak/>
              <w:t xml:space="preserve">Lehrkräfte an Lehranstalten für </w:t>
            </w:r>
            <w:r w:rsidR="00054055" w:rsidRPr="00054055">
              <w:t xml:space="preserve">Pharmazeutisch-technische Assistentinnen/Assistenten </w:t>
            </w:r>
            <w:r>
              <w:t>(Hierzu Protokollerklärung Nr. 3)</w:t>
            </w:r>
          </w:p>
        </w:tc>
        <w:tc>
          <w:tcPr>
            <w:tcW w:w="1701" w:type="dxa"/>
          </w:tcPr>
          <w:p w:rsidR="00DB5C2A" w:rsidRDefault="00DB5C2A" w:rsidP="00AA2FC9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AA2FC9">
              <w:t>33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DB5C2A">
            <w:pPr>
              <w:spacing w:before="120" w:after="120"/>
            </w:pPr>
            <w:r>
              <w:t xml:space="preserve">Erste Lehrkräfte an Lehranstalten für </w:t>
            </w:r>
            <w:r w:rsidR="00054055" w:rsidRPr="00054055">
              <w:t>Pharmazeutisch-technische Assistentinnen/Assistenten</w:t>
            </w:r>
            <w:r>
              <w:t xml:space="preserve"> </w:t>
            </w:r>
          </w:p>
          <w:p w:rsidR="00DB5C2A" w:rsidRDefault="00DB5C2A" w:rsidP="00DB5C2A">
            <w:pPr>
              <w:spacing w:before="120" w:after="120"/>
            </w:pPr>
            <w:r>
              <w:t>(Hierzu Protokollerklärungen Nrn. 3 und 4)</w:t>
            </w:r>
          </w:p>
        </w:tc>
        <w:tc>
          <w:tcPr>
            <w:tcW w:w="1701" w:type="dxa"/>
          </w:tcPr>
          <w:p w:rsidR="00DB5C2A" w:rsidRDefault="00DB5C2A" w:rsidP="00AA2FC9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</w:t>
            </w:r>
            <w:r w:rsidR="00AA2FC9">
              <w:t>8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IVa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54055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331ED"/>
    <w:rsid w:val="009A2A46"/>
    <w:rsid w:val="009A7EC0"/>
    <w:rsid w:val="009B790A"/>
    <w:rsid w:val="009E3499"/>
    <w:rsid w:val="00A17C57"/>
    <w:rsid w:val="00A30E0C"/>
    <w:rsid w:val="00A35D39"/>
    <w:rsid w:val="00A4425D"/>
    <w:rsid w:val="00A608DF"/>
    <w:rsid w:val="00AA2FC9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2CE2-E5A7-4D34-A96B-E5DC950D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2</Pages>
  <Words>293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2016-10-18T12:44:00Z</dcterms:created>
  <dcterms:modified xsi:type="dcterms:W3CDTF">2016-10-18T12:44:00Z</dcterms:modified>
</cp:coreProperties>
</file>